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EA" w:rsidRDefault="00BB62EA" w:rsidP="00752908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</w:p>
    <w:p w:rsidR="00BB62EA" w:rsidRPr="006C1461" w:rsidRDefault="00BB62EA" w:rsidP="00752908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BB62EA" w:rsidRPr="006C1461" w:rsidRDefault="00BB62EA" w:rsidP="0075290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Гистология және патогистотехника</w:t>
      </w:r>
      <w:r w:rsidRPr="006C1461">
        <w:rPr>
          <w:b/>
          <w:sz w:val="28"/>
          <w:szCs w:val="28"/>
          <w:lang w:val="kk-KZ"/>
        </w:rPr>
        <w:t xml:space="preserve"> сабағын өткізу бойынша</w:t>
      </w:r>
    </w:p>
    <w:p w:rsidR="00BB62EA" w:rsidRPr="006C1461" w:rsidRDefault="00BB62EA" w:rsidP="00752908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BB62EA" w:rsidRPr="006C1461" w:rsidTr="00B6618E">
        <w:tc>
          <w:tcPr>
            <w:tcW w:w="1008" w:type="dxa"/>
            <w:vAlign w:val="center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BB62EA" w:rsidRPr="006C1461" w:rsidRDefault="00BB62EA" w:rsidP="00B6618E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BB62EA" w:rsidRPr="006C1461" w:rsidTr="00B6618E">
        <w:tc>
          <w:tcPr>
            <w:tcW w:w="1008" w:type="dxa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B62EA" w:rsidRPr="006C1461" w:rsidRDefault="00BB62EA" w:rsidP="00B6618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BB62EA" w:rsidRPr="00C95448" w:rsidRDefault="00BB62EA" w:rsidP="00B6618E">
            <w:pPr>
              <w:jc w:val="center"/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C95448">
              <w:rPr>
                <w:sz w:val="28"/>
                <w:szCs w:val="28"/>
              </w:rPr>
              <w:t>1</w:t>
            </w:r>
          </w:p>
        </w:tc>
        <w:tc>
          <w:tcPr>
            <w:tcW w:w="3854" w:type="dxa"/>
          </w:tcPr>
          <w:p w:rsidR="00BB62EA" w:rsidRPr="00FA3845" w:rsidRDefault="00BB62EA" w:rsidP="00B6618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BB62EA" w:rsidRDefault="00BB62EA" w:rsidP="00752908">
      <w:pPr>
        <w:rPr>
          <w:sz w:val="28"/>
          <w:szCs w:val="28"/>
        </w:rPr>
      </w:pPr>
    </w:p>
    <w:p w:rsidR="00BB62EA" w:rsidRPr="0065432A" w:rsidRDefault="00BB62EA" w:rsidP="00752908">
      <w:pPr>
        <w:rPr>
          <w:sz w:val="28"/>
          <w:szCs w:val="28"/>
        </w:rPr>
      </w:pPr>
    </w:p>
    <w:p w:rsidR="00BB62EA" w:rsidRPr="00D96D05" w:rsidRDefault="00BB62EA" w:rsidP="0075290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BB62EA" w:rsidRPr="009909DD" w:rsidRDefault="00BB62EA" w:rsidP="0075290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_______________Ж.Сыздыков</w:t>
      </w:r>
    </w:p>
    <w:p w:rsidR="00BB62EA" w:rsidRPr="00667D56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7ж</w:t>
      </w:r>
      <w:r w:rsidRPr="005F691A">
        <w:rPr>
          <w:sz w:val="28"/>
          <w:szCs w:val="28"/>
          <w:lang w:val="kk-KZ"/>
        </w:rPr>
        <w:t>.</w:t>
      </w: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5F691A" w:rsidRDefault="00BB62EA" w:rsidP="00752908">
      <w:pPr>
        <w:rPr>
          <w:sz w:val="28"/>
          <w:szCs w:val="28"/>
          <w:lang w:val="kk-KZ"/>
        </w:rPr>
      </w:pPr>
    </w:p>
    <w:p w:rsidR="00BB62EA" w:rsidRPr="00752908" w:rsidRDefault="00BB62EA">
      <w:pPr>
        <w:rPr>
          <w:lang w:val="kk-KZ"/>
        </w:rPr>
      </w:pPr>
    </w:p>
    <w:sectPr w:rsidR="00BB62EA" w:rsidRPr="00752908" w:rsidSect="00A61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908"/>
    <w:rsid w:val="00001F8B"/>
    <w:rsid w:val="000F1398"/>
    <w:rsid w:val="00354AD0"/>
    <w:rsid w:val="0054211E"/>
    <w:rsid w:val="005F0377"/>
    <w:rsid w:val="005F691A"/>
    <w:rsid w:val="0065432A"/>
    <w:rsid w:val="00667D56"/>
    <w:rsid w:val="006C1461"/>
    <w:rsid w:val="00752908"/>
    <w:rsid w:val="007D06F6"/>
    <w:rsid w:val="009909DD"/>
    <w:rsid w:val="00A6181C"/>
    <w:rsid w:val="00B6618E"/>
    <w:rsid w:val="00BB62EA"/>
    <w:rsid w:val="00C95448"/>
    <w:rsid w:val="00D46795"/>
    <w:rsid w:val="00D96D05"/>
    <w:rsid w:val="00FA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9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64</Words>
  <Characters>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134</cp:lastModifiedBy>
  <cp:revision>3</cp:revision>
  <cp:lastPrinted>2007-01-14T21:03:00Z</cp:lastPrinted>
  <dcterms:created xsi:type="dcterms:W3CDTF">2018-04-18T04:45:00Z</dcterms:created>
  <dcterms:modified xsi:type="dcterms:W3CDTF">2007-01-14T21:04:00Z</dcterms:modified>
</cp:coreProperties>
</file>